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1A6795B" w:rsidR="008B1A2C" w:rsidRPr="001531C9" w:rsidRDefault="008B1A2C" w:rsidP="00B87D91">
      <w:pPr>
        <w:rPr>
          <w:b/>
          <w:color w:val="FF5200" w:themeColor="accent2"/>
          <w:sz w:val="32"/>
          <w:szCs w:val="32"/>
        </w:rPr>
      </w:pPr>
      <w:r w:rsidRPr="001531C9">
        <w:rPr>
          <w:b/>
          <w:color w:val="FF5200" w:themeColor="accent2"/>
          <w:sz w:val="32"/>
          <w:szCs w:val="32"/>
        </w:rPr>
        <w:t>Krycí list nabídky</w:t>
      </w:r>
      <w:r w:rsidR="0031280B" w:rsidRPr="001531C9">
        <w:rPr>
          <w:b/>
          <w:color w:val="FF5200" w:themeColor="accent2"/>
          <w:sz w:val="32"/>
          <w:szCs w:val="32"/>
        </w:rPr>
        <w:t xml:space="preserve"> k veřejné zakázce s názvem „</w:t>
      </w:r>
      <w:r w:rsidR="00D949F6" w:rsidRPr="001531C9">
        <w:rPr>
          <w:b/>
          <w:color w:val="FF5200" w:themeColor="accent2"/>
          <w:sz w:val="32"/>
          <w:szCs w:val="32"/>
        </w:rPr>
        <w:t xml:space="preserve">Dodávky </w:t>
      </w:r>
      <w:r w:rsidR="00D518BF">
        <w:rPr>
          <w:b/>
          <w:color w:val="FF5200" w:themeColor="accent2"/>
          <w:sz w:val="32"/>
          <w:szCs w:val="32"/>
        </w:rPr>
        <w:t>výstražných oděvů</w:t>
      </w:r>
      <w:r w:rsidR="00D949F6" w:rsidRPr="001531C9">
        <w:rPr>
          <w:b/>
          <w:color w:val="FF5200" w:themeColor="accent2"/>
          <w:sz w:val="32"/>
          <w:szCs w:val="32"/>
        </w:rPr>
        <w:t xml:space="preserve"> </w:t>
      </w:r>
      <w:r w:rsidR="002343B7">
        <w:rPr>
          <w:b/>
          <w:color w:val="FF5200" w:themeColor="accent2"/>
          <w:sz w:val="32"/>
          <w:szCs w:val="32"/>
        </w:rPr>
        <w:t xml:space="preserve">letních </w:t>
      </w:r>
      <w:r w:rsidR="00D949F6" w:rsidRPr="001531C9">
        <w:rPr>
          <w:b/>
          <w:color w:val="FF5200" w:themeColor="accent2"/>
          <w:sz w:val="32"/>
          <w:szCs w:val="32"/>
        </w:rPr>
        <w:t>- 202</w:t>
      </w:r>
      <w:r w:rsidR="002343B7">
        <w:rPr>
          <w:b/>
          <w:color w:val="FF5200" w:themeColor="accent2"/>
          <w:sz w:val="32"/>
          <w:szCs w:val="32"/>
        </w:rPr>
        <w:t>6</w:t>
      </w:r>
      <w:r w:rsidR="0031280B" w:rsidRPr="001531C9">
        <w:rPr>
          <w:b/>
          <w:color w:val="FF5200" w:themeColor="accent2"/>
          <w:sz w:val="32"/>
          <w:szCs w:val="32"/>
        </w:rPr>
        <w:t>“</w:t>
      </w:r>
      <w:r w:rsidR="000128D4" w:rsidRPr="001531C9">
        <w:rPr>
          <w:b/>
          <w:color w:val="FF5200" w:themeColor="accent2"/>
          <w:sz w:val="32"/>
          <w:szCs w:val="32"/>
        </w:rPr>
        <w:t xml:space="preserve"> vedené pod </w:t>
      </w:r>
      <w:r w:rsidR="000128D4" w:rsidRPr="001531C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č.</w:t>
      </w:r>
      <w:r w:rsidR="00954148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 xml:space="preserve"> </w:t>
      </w:r>
      <w:r w:rsidR="000128D4" w:rsidRPr="001531C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 xml:space="preserve">j. </w:t>
      </w:r>
      <w:r w:rsidR="001052F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18570</w:t>
      </w:r>
      <w:r w:rsidR="00D949F6" w:rsidRPr="001531C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/202</w:t>
      </w:r>
      <w:r w:rsidR="002343B7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6</w:t>
      </w:r>
      <w:r w:rsidR="00D949F6" w:rsidRPr="001531C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-SŽ-GŘ-O</w:t>
      </w:r>
      <w:r w:rsidR="002343B7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25</w:t>
      </w:r>
      <w:r w:rsidR="000128D4" w:rsidRPr="001531C9">
        <w:rPr>
          <w:rFonts w:eastAsia="Times New Roman" w:cs="Times New Roman"/>
          <w:b/>
          <w:color w:val="FF5200" w:themeColor="accent2"/>
          <w:sz w:val="32"/>
          <w:szCs w:val="32"/>
          <w:lang w:eastAsia="cs-CZ"/>
        </w:rPr>
        <w:t>)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206442">
          <w:pPr>
            <w:pStyle w:val="Obsah2"/>
          </w:pPr>
          <w:r>
            <w:t>Obsah</w:t>
          </w:r>
        </w:p>
        <w:p w14:paraId="6A857FE3" w14:textId="1290A9A6" w:rsidR="00E54944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196901245" w:history="1">
            <w:r w:rsidR="00E54944" w:rsidRPr="00197576">
              <w:rPr>
                <w:rStyle w:val="Hypertextovodkaz"/>
                <w:noProof/>
              </w:rPr>
              <w:t>Kapitola 1.</w:t>
            </w:r>
            <w:r w:rsidR="00E54944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E54944" w:rsidRPr="00197576">
              <w:rPr>
                <w:rStyle w:val="Hypertextovodkaz"/>
                <w:noProof/>
              </w:rPr>
              <w:t>Základní údaje k nabídce</w:t>
            </w:r>
            <w:r w:rsidR="00E54944">
              <w:rPr>
                <w:noProof/>
                <w:webHidden/>
              </w:rPr>
              <w:tab/>
            </w:r>
            <w:r w:rsidR="00E54944">
              <w:rPr>
                <w:noProof/>
                <w:webHidden/>
              </w:rPr>
              <w:fldChar w:fldCharType="begin"/>
            </w:r>
            <w:r w:rsidR="00E54944">
              <w:rPr>
                <w:noProof/>
                <w:webHidden/>
              </w:rPr>
              <w:instrText xml:space="preserve"> PAGEREF _Toc196901245 \h </w:instrText>
            </w:r>
            <w:r w:rsidR="00E54944">
              <w:rPr>
                <w:noProof/>
                <w:webHidden/>
              </w:rPr>
            </w:r>
            <w:r w:rsidR="00E54944"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2</w:t>
            </w:r>
            <w:r w:rsidR="00E54944">
              <w:rPr>
                <w:noProof/>
                <w:webHidden/>
              </w:rPr>
              <w:fldChar w:fldCharType="end"/>
            </w:r>
          </w:hyperlink>
        </w:p>
        <w:p w14:paraId="1E882978" w14:textId="0A45F481" w:rsidR="00E54944" w:rsidRDefault="00E549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6901246" w:history="1">
            <w:r w:rsidRPr="00197576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97576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_Toc196901246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AB99B0" w14:textId="784296AD" w:rsidR="00E54944" w:rsidRDefault="00E549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6901247" w:history="1">
            <w:r w:rsidRPr="00197576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97576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_Toc196901247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33DE84" w14:textId="3A954F71" w:rsidR="00E54944" w:rsidRDefault="00E549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6901248" w:history="1">
            <w:r w:rsidRPr="00197576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97576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_Toc196901248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EC1ECE" w14:textId="0A7B5FCF" w:rsidR="00E54944" w:rsidRDefault="00E549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6901249" w:history="1">
            <w:r w:rsidRPr="00197576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97576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_Toc196901249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66AF29" w14:textId="27819739" w:rsidR="00E54944" w:rsidRDefault="00E549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6901250" w:history="1">
            <w:r w:rsidRPr="00197576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97576">
              <w:rPr>
                <w:rStyle w:val="Hypertextovodkaz"/>
                <w:noProof/>
              </w:rPr>
              <w:t>Čestné</w:t>
            </w:r>
            <w:r w:rsidRPr="00197576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se situací na Ukrajině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_Toc196901250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5A8811" w14:textId="737C0EC5" w:rsidR="00E54944" w:rsidRDefault="00E549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6901251" w:history="1">
            <w:r w:rsidRPr="00197576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97576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_Toc196901251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22DBA7" w14:textId="7B51A62E" w:rsidR="00E54944" w:rsidRDefault="00E5494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196901252" w:history="1">
            <w:r w:rsidRPr="00197576">
              <w:rPr>
                <w:rStyle w:val="Hypertextovodkaz"/>
                <w:rFonts w:eastAsia="Times New Roman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97576">
              <w:rPr>
                <w:rStyle w:val="Hypertextovodkaz"/>
                <w:noProof/>
              </w:rPr>
              <w:t>Čestné</w:t>
            </w:r>
            <w:r w:rsidRPr="00197576">
              <w:rPr>
                <w:rStyle w:val="Hypertextovodkaz"/>
                <w:rFonts w:eastAsia="Times New Roman"/>
                <w:noProof/>
              </w:rPr>
              <w:t xml:space="preserve"> prohlášení účastníka ohledně pracovních podmínek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_Toc196901252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E203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2151699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196901245"/>
      <w:r>
        <w:lastRenderedPageBreak/>
        <w:t>Základní údaje k nabídce</w:t>
      </w:r>
      <w:bookmarkEnd w:id="0"/>
    </w:p>
    <w:p w14:paraId="701F1B22" w14:textId="77777777" w:rsidR="008B1A2C" w:rsidRPr="00503D1E" w:rsidRDefault="008B1A2C" w:rsidP="00503D1E">
      <w:pPr>
        <w:pStyle w:val="Zadavatel"/>
        <w:rPr>
          <w:rStyle w:val="Siln"/>
        </w:rPr>
      </w:pPr>
      <w:r w:rsidRPr="00503D1E">
        <w:rPr>
          <w:rStyle w:val="Siln"/>
        </w:rPr>
        <w:t xml:space="preserve">Zadavatel: </w:t>
      </w:r>
      <w:r w:rsidRPr="00503D1E">
        <w:rPr>
          <w:rStyle w:val="Siln"/>
        </w:rPr>
        <w:tab/>
        <w:t>Správa železnic, státní organizace</w:t>
      </w:r>
    </w:p>
    <w:p w14:paraId="7460CF80" w14:textId="51A08562" w:rsidR="008B1A2C" w:rsidRPr="004E1498" w:rsidRDefault="008B1A2C" w:rsidP="00503D1E">
      <w:pPr>
        <w:pStyle w:val="Identifikace"/>
      </w:pPr>
      <w:r w:rsidRPr="004E1498">
        <w:t>Praha 1 - Nové Město, Dlážděná 1003/7, PSČ 110 00</w:t>
      </w:r>
    </w:p>
    <w:p w14:paraId="41054DEC" w14:textId="1629F292" w:rsidR="008B1A2C" w:rsidRPr="004E1498" w:rsidRDefault="008B1A2C" w:rsidP="00503D1E">
      <w:pPr>
        <w:pStyle w:val="Identifikace"/>
      </w:pPr>
      <w:r w:rsidRPr="004E1498">
        <w:t>IČO 70994234, DIČ CZ70994234</w:t>
      </w:r>
    </w:p>
    <w:p w14:paraId="4E8C787A" w14:textId="77777777" w:rsidR="008B1A2C" w:rsidRPr="00503D1E" w:rsidRDefault="00A93A74" w:rsidP="00503D1E">
      <w:pPr>
        <w:pStyle w:val="Zadavatel"/>
        <w:rPr>
          <w:rStyle w:val="Siln"/>
          <w:highlight w:val="yellow"/>
        </w:rPr>
      </w:pPr>
      <w:r w:rsidRPr="00503D1E">
        <w:rPr>
          <w:rStyle w:val="Siln"/>
        </w:rPr>
        <w:t>Účastník</w:t>
      </w:r>
      <w:r w:rsidR="008B1A2C" w:rsidRPr="00503D1E">
        <w:rPr>
          <w:rStyle w:val="Siln"/>
        </w:rPr>
        <w:t xml:space="preserve">: </w:t>
      </w:r>
      <w:r w:rsidR="008B1A2C" w:rsidRPr="00503D1E">
        <w:rPr>
          <w:rStyle w:val="Siln"/>
        </w:rPr>
        <w:tab/>
      </w:r>
      <w:r w:rsidR="008B1A2C" w:rsidRPr="00503D1E">
        <w:rPr>
          <w:rStyle w:val="Siln"/>
          <w:highlight w:val="green"/>
        </w:rPr>
        <w:t>jméno osoby/název firmy</w:t>
      </w:r>
    </w:p>
    <w:p w14:paraId="7DF6B56F" w14:textId="06D6AD65" w:rsidR="008B1A2C" w:rsidRPr="000A13BC" w:rsidRDefault="008B1A2C" w:rsidP="00503D1E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74C6A918" w:rsidR="008B1A2C" w:rsidRPr="000A13BC" w:rsidRDefault="008B1A2C" w:rsidP="00503D1E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045200C6" w:rsidR="008B1A2C" w:rsidRPr="004E1498" w:rsidRDefault="008B1A2C" w:rsidP="00503D1E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58F45391" w:rsidR="008B1A2C" w:rsidRDefault="008B1A2C" w:rsidP="00503D1E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3036BEE3" w:rsidR="008B1A2C" w:rsidRPr="008B1A2C" w:rsidRDefault="008B1A2C" w:rsidP="00503D1E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771AD897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503D1E">
        <w:rPr>
          <w:rFonts w:eastAsia="Times New Roman" w:cs="Times New Roman"/>
          <w:lang w:eastAsia="cs-CZ"/>
        </w:rPr>
        <w:t>podlimitní</w:t>
      </w:r>
      <w:r w:rsidR="000128D4" w:rsidRPr="00D949F6">
        <w:rPr>
          <w:rFonts w:eastAsia="Times New Roman" w:cs="Times New Roman"/>
          <w:lang w:eastAsia="cs-CZ"/>
        </w:rPr>
        <w:t xml:space="preserve"> </w:t>
      </w:r>
      <w:r w:rsidR="000128D4" w:rsidRPr="00503D1E">
        <w:rPr>
          <w:rFonts w:eastAsia="Times New Roman" w:cs="Times New Roman"/>
          <w:lang w:eastAsia="cs-CZ"/>
        </w:rPr>
        <w:t>sektorovou veřejnou zakázku</w:t>
      </w:r>
      <w:r w:rsidR="00D949F6" w:rsidRPr="00D949F6">
        <w:t>,</w:t>
      </w:r>
      <w:r w:rsidR="00D949F6">
        <w:t xml:space="preserve"> </w:t>
      </w:r>
      <w:r>
        <w:t>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503D1E" w:rsidRDefault="00C228EE" w:rsidP="00FA5E88">
      <w:pPr>
        <w:rPr>
          <w:rStyle w:val="Siln"/>
        </w:rPr>
      </w:pPr>
      <w:r w:rsidRPr="00503D1E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655FAF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4DA2CDBB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79BB5493" w14:textId="22A87CD9" w:rsidR="0073431B" w:rsidRDefault="0073431B" w:rsidP="00A134A1">
      <w:pPr>
        <w:tabs>
          <w:tab w:val="left" w:pos="7125"/>
        </w:tabs>
        <w:spacing w:before="240" w:after="0"/>
      </w:pPr>
    </w:p>
    <w:p w14:paraId="581D2976" w14:textId="71CC89F4" w:rsidR="0073431B" w:rsidRDefault="0073431B" w:rsidP="00A134A1">
      <w:pPr>
        <w:tabs>
          <w:tab w:val="left" w:pos="7125"/>
        </w:tabs>
        <w:spacing w:before="240" w:after="0"/>
      </w:pPr>
    </w:p>
    <w:p w14:paraId="4ED539AB" w14:textId="651241D7" w:rsidR="0073431B" w:rsidRDefault="0073431B" w:rsidP="00A134A1">
      <w:pPr>
        <w:tabs>
          <w:tab w:val="left" w:pos="7125"/>
        </w:tabs>
        <w:spacing w:before="240" w:after="0"/>
      </w:pPr>
    </w:p>
    <w:p w14:paraId="0874C474" w14:textId="77777777" w:rsidR="0073431B" w:rsidRDefault="0073431B" w:rsidP="00A134A1">
      <w:pPr>
        <w:tabs>
          <w:tab w:val="left" w:pos="7125"/>
        </w:tabs>
        <w:spacing w:before="240" w:after="0"/>
      </w:pPr>
    </w:p>
    <w:p w14:paraId="5C982146" w14:textId="77777777" w:rsidR="0073431B" w:rsidRDefault="0073431B" w:rsidP="00996617">
      <w:pPr>
        <w:tabs>
          <w:tab w:val="left" w:pos="7125"/>
        </w:tabs>
        <w:spacing w:after="0"/>
      </w:pPr>
    </w:p>
    <w:p w14:paraId="0E3ED63D" w14:textId="77777777" w:rsidR="0073431B" w:rsidRDefault="0073431B" w:rsidP="00996617">
      <w:pPr>
        <w:tabs>
          <w:tab w:val="left" w:pos="7125"/>
        </w:tabs>
        <w:spacing w:after="0"/>
      </w:pPr>
    </w:p>
    <w:p w14:paraId="6F074C3A" w14:textId="77777777" w:rsidR="0073431B" w:rsidRDefault="0073431B" w:rsidP="00996617">
      <w:pPr>
        <w:tabs>
          <w:tab w:val="left" w:pos="7125"/>
        </w:tabs>
        <w:spacing w:after="0"/>
      </w:pPr>
    </w:p>
    <w:p w14:paraId="6C211EAD" w14:textId="77777777" w:rsidR="0073431B" w:rsidRDefault="0073431B" w:rsidP="00996617">
      <w:pPr>
        <w:tabs>
          <w:tab w:val="left" w:pos="7125"/>
        </w:tabs>
        <w:spacing w:after="0"/>
      </w:pPr>
    </w:p>
    <w:p w14:paraId="61FF559A" w14:textId="0604403D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DC03A6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4B64CFD2" w14:textId="3D088B0B" w:rsidR="00E85D44" w:rsidRPr="00E85D44" w:rsidRDefault="00DC03A6" w:rsidP="00E85D44">
      <w:pPr>
        <w:tabs>
          <w:tab w:val="left" w:pos="7125"/>
        </w:tabs>
        <w:sectPr w:rsidR="00E85D44" w:rsidRPr="00E85D44" w:rsidSect="00655FAF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2C2355F4" w14:textId="72D610AB" w:rsidR="0073431B" w:rsidRDefault="0073431B" w:rsidP="0073431B">
      <w:pPr>
        <w:pStyle w:val="Nadpis2"/>
        <w:numPr>
          <w:ilvl w:val="0"/>
          <w:numId w:val="0"/>
        </w:numPr>
        <w:jc w:val="both"/>
      </w:pPr>
    </w:p>
    <w:p w14:paraId="57FD6F50" w14:textId="77777777" w:rsidR="0073431B" w:rsidRDefault="0073431B" w:rsidP="0073431B">
      <w:pPr>
        <w:pStyle w:val="Nadpis2"/>
      </w:pPr>
      <w:bookmarkStart w:id="1" w:name="_Toc166240687"/>
      <w:bookmarkStart w:id="2" w:name="_Toc196901246"/>
      <w:r>
        <w:t>Ceník</w:t>
      </w:r>
      <w:bookmarkEnd w:id="1"/>
      <w:bookmarkEnd w:id="2"/>
    </w:p>
    <w:p w14:paraId="30A42ABA" w14:textId="0BCAF759" w:rsidR="0073431B" w:rsidRDefault="0073431B" w:rsidP="0073431B">
      <w:pPr>
        <w:jc w:val="left"/>
        <w:rPr>
          <w:rStyle w:val="Siln"/>
          <w:b w:val="0"/>
          <w:bCs w:val="0"/>
        </w:rPr>
      </w:pPr>
      <w:r w:rsidRPr="0042576C">
        <w:rPr>
          <w:rStyle w:val="Siln"/>
          <w:b w:val="0"/>
          <w:bCs w:val="0"/>
        </w:rPr>
        <w:t>Za účelem stanovení celkové nabídkové ceny bude účastníkem vyplněna příloha č. 2 Závazného vzoru Rámcové dohody, který je přílohou č. 2 Výzvy.</w:t>
      </w:r>
    </w:p>
    <w:p w14:paraId="047FB65A" w14:textId="328343D5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70CE1180" w14:textId="2C825483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1EF0E68E" w14:textId="1AC99B92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4361FC8A" w14:textId="2122256F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3602CAFF" w14:textId="243270E7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3E2226B5" w14:textId="3F33D0F6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41E433BA" w14:textId="6AA12F8C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44AA0AEA" w14:textId="4A7192EA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021E0808" w14:textId="5526D965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4E6EE444" w14:textId="0F37D6C1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6C36599E" w14:textId="7C18E261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61B1974D" w14:textId="75064CBF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0DBB2B2F" w14:textId="60745DD9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6B413B60" w14:textId="408FC125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65F1783D" w14:textId="7B9EA728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107F920F" w14:textId="09130BEA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3ABCC7E8" w14:textId="774DD616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001AFCC9" w14:textId="266068FD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5BA86DB4" w14:textId="678578AA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06730FA4" w14:textId="072BC00D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3473726A" w14:textId="4BF90F1E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2CC5DE19" w14:textId="3DE623A6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40F2647B" w14:textId="2E059FF9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28D6CC67" w14:textId="536C670E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00BA638C" w14:textId="0989B513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02F44AC3" w14:textId="70E4C3EF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133DAD04" w14:textId="402324BB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1F44EF34" w14:textId="32996C7E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42E3E601" w14:textId="3BFB9219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3D20ABD7" w14:textId="77777777" w:rsidR="0073431B" w:rsidRDefault="0073431B" w:rsidP="0073431B">
      <w:pPr>
        <w:jc w:val="left"/>
        <w:rPr>
          <w:rStyle w:val="Siln"/>
          <w:b w:val="0"/>
          <w:bCs w:val="0"/>
        </w:rPr>
      </w:pPr>
    </w:p>
    <w:p w14:paraId="2507F32B" w14:textId="77777777" w:rsidR="0073431B" w:rsidRDefault="0073431B" w:rsidP="0073431B">
      <w:pPr>
        <w:rPr>
          <w:rStyle w:val="Siln"/>
          <w:b w:val="0"/>
          <w:bCs w:val="0"/>
        </w:rPr>
      </w:pPr>
    </w:p>
    <w:p w14:paraId="342DE622" w14:textId="3DFD0F3F" w:rsidR="0031280B" w:rsidRPr="006E5C6C" w:rsidRDefault="0031280B" w:rsidP="00086B78">
      <w:pPr>
        <w:pStyle w:val="Nadpis2"/>
        <w:ind w:left="714" w:hanging="357"/>
      </w:pPr>
      <w:bookmarkStart w:id="3" w:name="_Toc196901247"/>
      <w:r w:rsidRPr="006E5C6C">
        <w:lastRenderedPageBreak/>
        <w:t>Čestné prohlášení o splnění</w:t>
      </w:r>
      <w:r w:rsidRPr="006E5C6C">
        <w:br/>
        <w:t>základní způsobilosti</w:t>
      </w:r>
      <w:bookmarkEnd w:id="3"/>
    </w:p>
    <w:p w14:paraId="0E2077B4" w14:textId="6FA70B47" w:rsidR="0031280B" w:rsidRDefault="006E73DC" w:rsidP="00503D1E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170625A2" w:rsidR="0031280B" w:rsidRDefault="0031280B" w:rsidP="00503D1E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</w:t>
      </w:r>
      <w:r w:rsidRPr="000E5147">
        <w:t xml:space="preserve">v </w:t>
      </w:r>
      <w:hyperlink r:id="rId16" w:history="1">
        <w:r w:rsidRPr="000E5147">
          <w:rPr>
            <w:rStyle w:val="Hypertextovodkaz"/>
            <w:color w:val="auto"/>
            <w:u w:val="none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61DE6807" w:rsidR="0031280B" w:rsidRDefault="0031280B" w:rsidP="00503D1E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2C49CCE1" w:rsidR="0031280B" w:rsidRDefault="0031280B" w:rsidP="00503D1E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2645A2A4" w:rsidR="0031280B" w:rsidRDefault="0031280B" w:rsidP="00503D1E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87D2B51" w:rsidR="0031280B" w:rsidRDefault="0031280B" w:rsidP="00503D1E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503D1E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4" w:name="_Toc196901248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4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503D1E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503D1E">
      <w:pPr>
        <w:pStyle w:val="aodst"/>
        <w:numPr>
          <w:ilvl w:val="1"/>
          <w:numId w:val="43"/>
        </w:numPr>
      </w:pPr>
      <w:r w:rsidRPr="00503D1E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503D1E">
        <w:t>„</w:t>
      </w:r>
      <w:r w:rsidRPr="00503D1E">
        <w:rPr>
          <w:rStyle w:val="Kurzvatun"/>
        </w:rPr>
        <w:t>Zákon o střetu zájmů</w:t>
      </w:r>
      <w:r w:rsidRPr="00503D1E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503D1E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503D1E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503D1E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7F8C7375" w14:textId="55D8D02F" w:rsidR="0031280B" w:rsidRPr="006E5C6C" w:rsidRDefault="0031280B" w:rsidP="006E5C6C">
      <w:pPr>
        <w:pStyle w:val="Nadpis2"/>
      </w:pPr>
      <w:bookmarkStart w:id="5" w:name="_Toc196901249"/>
      <w:r w:rsidRPr="006E5C6C">
        <w:lastRenderedPageBreak/>
        <w:t>Čestné prohlášení účastníka</w:t>
      </w:r>
      <w:r w:rsidR="00613242" w:rsidRPr="006E5C6C">
        <w:t xml:space="preserve"> k neuzavření zakázaných dohod</w:t>
      </w:r>
      <w:bookmarkEnd w:id="5"/>
    </w:p>
    <w:p w14:paraId="35E732A8" w14:textId="77777777" w:rsidR="001531C9" w:rsidRDefault="001531C9" w:rsidP="001531C9">
      <w:pPr>
        <w:rPr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lang w:eastAsia="cs-CZ"/>
        </w:rPr>
        <w:t>tímto čestně prohlašuje, že</w:t>
      </w:r>
      <w:r>
        <w:rPr>
          <w:lang w:eastAsia="cs-CZ"/>
        </w:rPr>
        <w:t>:</w:t>
      </w:r>
    </w:p>
    <w:p w14:paraId="018F178C" w14:textId="77777777" w:rsidR="001531C9" w:rsidRDefault="001531C9" w:rsidP="001531C9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69871865" w14:textId="77777777" w:rsidR="001531C9" w:rsidRDefault="001531C9" w:rsidP="001531C9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7EBFBFEB" w14:textId="5DC8DF46" w:rsidR="001531C9" w:rsidRDefault="001531C9" w:rsidP="001531C9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Pr="00A035EA">
        <w:rPr>
          <w:lang w:eastAsia="cs-CZ"/>
        </w:rPr>
        <w:t>které pro něj mohou vyplývat z nepravdivosti zde uvedených údajů a skutečností.</w:t>
      </w:r>
    </w:p>
    <w:p w14:paraId="7E2A78E9" w14:textId="3E6D85D8" w:rsidR="001531C9" w:rsidRDefault="001531C9" w:rsidP="001531C9">
      <w:pPr>
        <w:rPr>
          <w:lang w:eastAsia="cs-CZ"/>
        </w:rPr>
      </w:pPr>
    </w:p>
    <w:p w14:paraId="0AB48B69" w14:textId="4B54E9C0" w:rsidR="001531C9" w:rsidRDefault="001531C9" w:rsidP="001531C9">
      <w:pPr>
        <w:rPr>
          <w:lang w:eastAsia="cs-CZ"/>
        </w:rPr>
      </w:pPr>
    </w:p>
    <w:p w14:paraId="139843D8" w14:textId="536F67D2" w:rsidR="001531C9" w:rsidRDefault="001531C9" w:rsidP="001531C9">
      <w:pPr>
        <w:rPr>
          <w:lang w:eastAsia="cs-CZ"/>
        </w:rPr>
      </w:pPr>
    </w:p>
    <w:p w14:paraId="73EEBF86" w14:textId="29366886" w:rsidR="001531C9" w:rsidRDefault="001531C9" w:rsidP="001531C9">
      <w:pPr>
        <w:rPr>
          <w:lang w:eastAsia="cs-CZ"/>
        </w:rPr>
      </w:pPr>
    </w:p>
    <w:p w14:paraId="2754A570" w14:textId="755B7B79" w:rsidR="001531C9" w:rsidRDefault="001531C9" w:rsidP="001531C9">
      <w:pPr>
        <w:rPr>
          <w:lang w:eastAsia="cs-CZ"/>
        </w:rPr>
      </w:pPr>
    </w:p>
    <w:p w14:paraId="519CBD3A" w14:textId="0514460C" w:rsidR="001531C9" w:rsidRDefault="001531C9" w:rsidP="001531C9">
      <w:pPr>
        <w:rPr>
          <w:lang w:eastAsia="cs-CZ"/>
        </w:rPr>
      </w:pPr>
    </w:p>
    <w:p w14:paraId="75CFE404" w14:textId="436B6D5B" w:rsidR="001531C9" w:rsidRDefault="001531C9" w:rsidP="001531C9">
      <w:pPr>
        <w:rPr>
          <w:lang w:eastAsia="cs-CZ"/>
        </w:rPr>
      </w:pPr>
    </w:p>
    <w:p w14:paraId="0B4F184D" w14:textId="7463E616" w:rsidR="001531C9" w:rsidRDefault="001531C9" w:rsidP="001531C9">
      <w:pPr>
        <w:rPr>
          <w:lang w:eastAsia="cs-CZ"/>
        </w:rPr>
      </w:pPr>
    </w:p>
    <w:p w14:paraId="377EC8F6" w14:textId="15F05FA9" w:rsidR="001531C9" w:rsidRDefault="001531C9" w:rsidP="001531C9">
      <w:pPr>
        <w:rPr>
          <w:lang w:eastAsia="cs-CZ"/>
        </w:rPr>
      </w:pPr>
    </w:p>
    <w:p w14:paraId="41928526" w14:textId="2D0AE9D5" w:rsidR="001531C9" w:rsidRDefault="001531C9" w:rsidP="001531C9">
      <w:pPr>
        <w:rPr>
          <w:lang w:eastAsia="cs-CZ"/>
        </w:rPr>
      </w:pPr>
    </w:p>
    <w:p w14:paraId="16B960DB" w14:textId="60C5682E" w:rsidR="001531C9" w:rsidRDefault="001531C9" w:rsidP="001531C9">
      <w:pPr>
        <w:rPr>
          <w:lang w:eastAsia="cs-CZ"/>
        </w:rPr>
      </w:pPr>
    </w:p>
    <w:p w14:paraId="103A9683" w14:textId="32ACE559" w:rsidR="001531C9" w:rsidRDefault="001531C9" w:rsidP="001531C9">
      <w:pPr>
        <w:rPr>
          <w:lang w:eastAsia="cs-CZ"/>
        </w:rPr>
      </w:pPr>
    </w:p>
    <w:p w14:paraId="2DE7654B" w14:textId="2125BF8C" w:rsidR="001531C9" w:rsidRDefault="001531C9" w:rsidP="001531C9">
      <w:pPr>
        <w:rPr>
          <w:lang w:eastAsia="cs-CZ"/>
        </w:rPr>
      </w:pPr>
    </w:p>
    <w:p w14:paraId="40321468" w14:textId="5C45BC9C" w:rsidR="001531C9" w:rsidRDefault="001531C9" w:rsidP="001531C9">
      <w:pPr>
        <w:rPr>
          <w:lang w:eastAsia="cs-CZ"/>
        </w:rPr>
      </w:pPr>
    </w:p>
    <w:p w14:paraId="7A619CE9" w14:textId="0DCD9A99" w:rsidR="001531C9" w:rsidRDefault="001531C9" w:rsidP="001531C9">
      <w:pPr>
        <w:rPr>
          <w:lang w:eastAsia="cs-CZ"/>
        </w:rPr>
      </w:pPr>
    </w:p>
    <w:p w14:paraId="23B08E1D" w14:textId="4748C0A8" w:rsidR="001531C9" w:rsidRDefault="001531C9" w:rsidP="001531C9">
      <w:pPr>
        <w:rPr>
          <w:lang w:eastAsia="cs-CZ"/>
        </w:rPr>
      </w:pPr>
    </w:p>
    <w:p w14:paraId="4D13C9DE" w14:textId="0B342584" w:rsidR="001531C9" w:rsidRDefault="001531C9" w:rsidP="001531C9">
      <w:pPr>
        <w:rPr>
          <w:lang w:eastAsia="cs-CZ"/>
        </w:rPr>
      </w:pPr>
    </w:p>
    <w:p w14:paraId="6A8FE097" w14:textId="2CA7DE11" w:rsidR="001531C9" w:rsidRDefault="001531C9" w:rsidP="001531C9">
      <w:pPr>
        <w:rPr>
          <w:lang w:eastAsia="cs-CZ"/>
        </w:rPr>
      </w:pPr>
    </w:p>
    <w:p w14:paraId="3EFF0A84" w14:textId="594349B6" w:rsidR="001531C9" w:rsidRDefault="001531C9" w:rsidP="001531C9">
      <w:pPr>
        <w:rPr>
          <w:lang w:eastAsia="cs-CZ"/>
        </w:rPr>
      </w:pPr>
    </w:p>
    <w:p w14:paraId="056FAA35" w14:textId="27E153A0" w:rsidR="001531C9" w:rsidRDefault="001531C9" w:rsidP="001531C9">
      <w:pPr>
        <w:rPr>
          <w:lang w:eastAsia="cs-CZ"/>
        </w:rPr>
      </w:pPr>
    </w:p>
    <w:p w14:paraId="0A51E696" w14:textId="0307CA95" w:rsidR="001531C9" w:rsidRDefault="001531C9" w:rsidP="001531C9">
      <w:pPr>
        <w:rPr>
          <w:lang w:eastAsia="cs-CZ"/>
        </w:rPr>
      </w:pPr>
    </w:p>
    <w:p w14:paraId="5CF3718C" w14:textId="0257E347" w:rsidR="001531C9" w:rsidRDefault="001531C9" w:rsidP="001531C9">
      <w:pPr>
        <w:rPr>
          <w:lang w:eastAsia="cs-CZ"/>
        </w:rPr>
      </w:pPr>
    </w:p>
    <w:p w14:paraId="00B6D5FE" w14:textId="013C116D" w:rsidR="001531C9" w:rsidRDefault="001531C9" w:rsidP="001531C9">
      <w:pPr>
        <w:rPr>
          <w:lang w:eastAsia="cs-CZ"/>
        </w:rPr>
      </w:pPr>
    </w:p>
    <w:p w14:paraId="787523C8" w14:textId="40EAAEA4" w:rsidR="001531C9" w:rsidRDefault="001531C9" w:rsidP="001531C9">
      <w:pPr>
        <w:rPr>
          <w:lang w:eastAsia="cs-CZ"/>
        </w:rPr>
      </w:pPr>
    </w:p>
    <w:p w14:paraId="063AA6B8" w14:textId="131A8BDB" w:rsidR="001531C9" w:rsidRDefault="001531C9" w:rsidP="001531C9">
      <w:pPr>
        <w:rPr>
          <w:lang w:eastAsia="cs-CZ"/>
        </w:rPr>
      </w:pPr>
    </w:p>
    <w:p w14:paraId="7C740E12" w14:textId="0B4CCD9E" w:rsidR="001531C9" w:rsidRDefault="001531C9" w:rsidP="001531C9">
      <w:pPr>
        <w:rPr>
          <w:lang w:eastAsia="cs-CZ"/>
        </w:rPr>
      </w:pPr>
    </w:p>
    <w:p w14:paraId="1C78CA4B" w14:textId="77777777" w:rsidR="001531C9" w:rsidRPr="00A035EA" w:rsidRDefault="001531C9" w:rsidP="001531C9">
      <w:pPr>
        <w:rPr>
          <w:lang w:eastAsia="cs-CZ"/>
        </w:rPr>
      </w:pPr>
    </w:p>
    <w:p w14:paraId="06F95B19" w14:textId="6CA5F64F" w:rsidR="000B5E1C" w:rsidRDefault="000B5E1C" w:rsidP="000B5E1C">
      <w:pPr>
        <w:pStyle w:val="Nadpis2"/>
        <w:rPr>
          <w:rFonts w:eastAsia="Times New Roman"/>
        </w:rPr>
      </w:pPr>
      <w:bookmarkStart w:id="6" w:name="_Toc196901250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se situací na Ukrajině</w:t>
      </w:r>
      <w:bookmarkEnd w:id="6"/>
    </w:p>
    <w:p w14:paraId="61BDBFC0" w14:textId="77777777" w:rsidR="001531C9" w:rsidRDefault="001531C9" w:rsidP="001531C9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47720357" w14:textId="77777777" w:rsidR="001531C9" w:rsidRPr="00471B29" w:rsidRDefault="001531C9" w:rsidP="001531C9">
      <w:pPr>
        <w:pStyle w:val="aodst"/>
        <w:numPr>
          <w:ilvl w:val="1"/>
          <w:numId w:val="43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7BF6EB3B" w14:textId="77777777" w:rsidR="001531C9" w:rsidRDefault="001531C9" w:rsidP="001531C9">
      <w:pPr>
        <w:pStyle w:val="iodst"/>
        <w:numPr>
          <w:ilvl w:val="2"/>
          <w:numId w:val="41"/>
        </w:numPr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4AAB3357" w14:textId="77777777" w:rsidR="001531C9" w:rsidRPr="007F769F" w:rsidRDefault="001531C9" w:rsidP="001531C9">
      <w:pPr>
        <w:pStyle w:val="iodst"/>
        <w:numPr>
          <w:ilvl w:val="2"/>
          <w:numId w:val="41"/>
        </w:numPr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,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471B29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Pr="00471B29">
        <w:t>„</w:t>
      </w:r>
      <w:r w:rsidRPr="00471B29">
        <w:rPr>
          <w:rStyle w:val="Kurzvatun"/>
        </w:rPr>
        <w:t>sankční seznamy</w:t>
      </w:r>
      <w:r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24DD62A7" w14:textId="77777777" w:rsidR="001531C9" w:rsidRPr="007F769F" w:rsidRDefault="001531C9" w:rsidP="001531C9">
      <w:pPr>
        <w:pStyle w:val="aodst"/>
        <w:numPr>
          <w:ilvl w:val="1"/>
          <w:numId w:val="41"/>
        </w:numPr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C1E7689" w14:textId="77777777" w:rsidR="001531C9" w:rsidRDefault="001531C9" w:rsidP="001531C9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22141D51" w14:textId="77777777" w:rsidR="00E54944" w:rsidRDefault="00E54944" w:rsidP="001531C9">
      <w:pPr>
        <w:rPr>
          <w:rFonts w:eastAsia="Times New Roman" w:cs="Times New Roman"/>
          <w:lang w:eastAsia="cs-CZ"/>
        </w:rPr>
      </w:pPr>
    </w:p>
    <w:p w14:paraId="64886BEB" w14:textId="77777777" w:rsidR="00E54944" w:rsidRDefault="00E54944" w:rsidP="001531C9">
      <w:pPr>
        <w:rPr>
          <w:rFonts w:eastAsia="Times New Roman" w:cs="Times New Roman"/>
          <w:lang w:eastAsia="cs-CZ"/>
        </w:rPr>
      </w:pPr>
    </w:p>
    <w:p w14:paraId="1E2E1F9D" w14:textId="77777777" w:rsidR="00E54944" w:rsidRDefault="00E54944" w:rsidP="001531C9">
      <w:pPr>
        <w:rPr>
          <w:rFonts w:eastAsia="Times New Roman" w:cs="Times New Roman"/>
          <w:lang w:eastAsia="cs-CZ"/>
        </w:rPr>
      </w:pPr>
    </w:p>
    <w:p w14:paraId="3871D717" w14:textId="77777777" w:rsidR="00E54944" w:rsidRDefault="00E54944" w:rsidP="001531C9">
      <w:pPr>
        <w:rPr>
          <w:rFonts w:eastAsia="Times New Roman" w:cs="Times New Roman"/>
          <w:lang w:eastAsia="cs-CZ"/>
        </w:rPr>
      </w:pPr>
    </w:p>
    <w:p w14:paraId="1F9E8F46" w14:textId="77777777" w:rsidR="00E54944" w:rsidRDefault="00E54944" w:rsidP="001531C9">
      <w:pPr>
        <w:rPr>
          <w:rFonts w:eastAsia="Times New Roman" w:cs="Times New Roman"/>
          <w:lang w:eastAsia="cs-CZ"/>
        </w:rPr>
      </w:pPr>
    </w:p>
    <w:p w14:paraId="7793E68A" w14:textId="77777777" w:rsidR="00E54944" w:rsidRDefault="00E54944" w:rsidP="001531C9">
      <w:pPr>
        <w:rPr>
          <w:rFonts w:eastAsia="Times New Roman" w:cs="Times New Roman"/>
          <w:lang w:eastAsia="cs-CZ"/>
        </w:rPr>
      </w:pPr>
    </w:p>
    <w:p w14:paraId="2384E783" w14:textId="77777777" w:rsidR="00E54944" w:rsidRDefault="00E54944" w:rsidP="001531C9">
      <w:pPr>
        <w:rPr>
          <w:rFonts w:eastAsia="Times New Roman" w:cs="Times New Roman"/>
          <w:lang w:eastAsia="cs-CZ"/>
        </w:rPr>
      </w:pPr>
    </w:p>
    <w:p w14:paraId="071B3AA7" w14:textId="77777777" w:rsidR="00E54944" w:rsidRPr="00E85D44" w:rsidRDefault="00E54944" w:rsidP="00E54944">
      <w:pPr>
        <w:pStyle w:val="Nadpis2"/>
      </w:pPr>
      <w:bookmarkStart w:id="7" w:name="_Toc157769563"/>
      <w:bookmarkStart w:id="8" w:name="_Toc192234679"/>
      <w:bookmarkStart w:id="9" w:name="_Toc196901251"/>
      <w:r w:rsidRPr="00E85D44">
        <w:lastRenderedPageBreak/>
        <w:t>Čestné prohlášení o splnění technické kvalifikace</w:t>
      </w:r>
      <w:bookmarkEnd w:id="7"/>
      <w:bookmarkEnd w:id="8"/>
      <w:bookmarkEnd w:id="9"/>
    </w:p>
    <w:p w14:paraId="3AA5C567" w14:textId="5B5E8C19" w:rsidR="00E54944" w:rsidRDefault="00E54944" w:rsidP="00E54944">
      <w:pPr>
        <w:rPr>
          <w:lang w:eastAsia="cs-CZ"/>
        </w:rPr>
      </w:pPr>
      <w:r>
        <w:rPr>
          <w:lang w:eastAsia="cs-CZ"/>
        </w:rPr>
        <w:t xml:space="preserve">Účastník, který podává tuto </w:t>
      </w:r>
      <w:r w:rsidRPr="000128D4">
        <w:rPr>
          <w:lang w:eastAsia="cs-CZ"/>
        </w:rPr>
        <w:t>nabídku, tímto</w:t>
      </w:r>
      <w:r>
        <w:rPr>
          <w:lang w:eastAsia="cs-CZ"/>
        </w:rPr>
        <w:t xml:space="preserve"> čestně </w:t>
      </w:r>
      <w:r w:rsidRPr="00844693">
        <w:rPr>
          <w:lang w:eastAsia="cs-CZ"/>
        </w:rPr>
        <w:t xml:space="preserve">prohlašuje, že za poslední 3 roky před zahájením výběrového řízení </w:t>
      </w:r>
      <w:r>
        <w:rPr>
          <w:lang w:eastAsia="cs-CZ"/>
        </w:rPr>
        <w:t xml:space="preserve">realizoval </w:t>
      </w:r>
      <w:r w:rsidRPr="00844693">
        <w:rPr>
          <w:lang w:eastAsia="cs-CZ"/>
        </w:rPr>
        <w:t xml:space="preserve">významné </w:t>
      </w:r>
      <w:r>
        <w:rPr>
          <w:lang w:eastAsia="cs-CZ"/>
        </w:rPr>
        <w:t>dodávky</w:t>
      </w:r>
      <w:r w:rsidRPr="00844693">
        <w:rPr>
          <w:lang w:eastAsia="cs-CZ"/>
        </w:rPr>
        <w:t xml:space="preserve"> definované</w:t>
      </w:r>
      <w:r>
        <w:rPr>
          <w:lang w:eastAsia="cs-CZ"/>
        </w:rPr>
        <w:t xml:space="preserve"> v čl. 9.5.</w:t>
      </w:r>
      <w:r w:rsidR="00A7485E">
        <w:rPr>
          <w:lang w:eastAsia="cs-CZ"/>
        </w:rPr>
        <w:t>3</w:t>
      </w:r>
      <w:r>
        <w:rPr>
          <w:lang w:eastAsia="cs-CZ"/>
        </w:rPr>
        <w:t>. Výzvy k podání nabídky.</w:t>
      </w:r>
    </w:p>
    <w:p w14:paraId="0492C4C2" w14:textId="77777777" w:rsidR="00E54944" w:rsidRDefault="00E54944" w:rsidP="00E54944">
      <w:pPr>
        <w:rPr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685"/>
        <w:gridCol w:w="2095"/>
      </w:tblGrid>
      <w:tr w:rsidR="00E54944" w14:paraId="455A1808" w14:textId="77777777" w:rsidTr="00FE74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0D92ECC5" w14:textId="77777777" w:rsidR="00E54944" w:rsidRDefault="00E54944" w:rsidP="00FE7424">
            <w:pPr>
              <w:suppressAutoHyphens/>
              <w:spacing w:line="216" w:lineRule="auto"/>
              <w:jc w:val="center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</w:t>
            </w:r>
            <w:r>
              <w:rPr>
                <w:rStyle w:val="Siln"/>
              </w:rPr>
              <w:t xml:space="preserve"> </w:t>
            </w:r>
            <w:r w:rsidRPr="00471B29">
              <w:rPr>
                <w:rStyle w:val="Siln"/>
              </w:rPr>
              <w:t>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>,</w:t>
            </w:r>
          </w:p>
          <w:p w14:paraId="5891EE13" w14:textId="77777777" w:rsidR="00E54944" w:rsidRDefault="00E54944" w:rsidP="00FE7424">
            <w:pPr>
              <w:suppressAutoHyphens/>
              <w:spacing w:line="216" w:lineRule="auto"/>
              <w:jc w:val="center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716724B1" w14:textId="77777777" w:rsidR="00E54944" w:rsidRPr="00471B29" w:rsidRDefault="00E54944" w:rsidP="00FE7424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Předmět plnění významné dodávky</w:t>
            </w:r>
          </w:p>
          <w:p w14:paraId="1CF799AE" w14:textId="77777777" w:rsidR="00E54944" w:rsidRDefault="00E54944" w:rsidP="00FE7424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685" w:type="dxa"/>
            <w:tcBorders>
              <w:bottom w:val="single" w:sz="2" w:space="0" w:color="auto"/>
            </w:tcBorders>
            <w:hideMark/>
          </w:tcPr>
          <w:p w14:paraId="61CF79F5" w14:textId="77777777" w:rsidR="00E54944" w:rsidRPr="00471B29" w:rsidRDefault="00E54944" w:rsidP="00FE7424">
            <w:pPr>
              <w:suppressAutoHyphens/>
              <w:spacing w:line="21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dodávky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5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6F868C5C" w14:textId="77777777" w:rsidR="00E54944" w:rsidRPr="00844693" w:rsidRDefault="00E54944" w:rsidP="00FE7424">
            <w:pPr>
              <w:suppressAutoHyphens/>
              <w:spacing w:line="216" w:lineRule="auto"/>
              <w:jc w:val="center"/>
              <w:rPr>
                <w:rStyle w:val="Siln"/>
                <w:b/>
                <w:bCs w:val="0"/>
              </w:rPr>
            </w:pPr>
            <w:r w:rsidRPr="00844693">
              <w:rPr>
                <w:rStyle w:val="Siln"/>
                <w:b/>
                <w:bCs w:val="0"/>
              </w:rPr>
              <w:t>Doba realizace</w:t>
            </w:r>
          </w:p>
          <w:p w14:paraId="17C395E4" w14:textId="77777777" w:rsidR="00E54944" w:rsidRDefault="00E54944" w:rsidP="00FE7424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>(datum od-do, v rámci 3 kalendářních let nazpět před zahájením výběrového řízení)</w:t>
            </w:r>
          </w:p>
        </w:tc>
      </w:tr>
      <w:tr w:rsidR="00E54944" w14:paraId="5200D757" w14:textId="77777777" w:rsidTr="00FE742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BA55" w14:textId="77777777" w:rsidR="00E54944" w:rsidRPr="008967D4" w:rsidRDefault="00E54944" w:rsidP="00FE7424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8967D4"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1708" w14:textId="77777777" w:rsidR="00E54944" w:rsidRPr="008967D4" w:rsidRDefault="00E54944" w:rsidP="00FE742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8967D4"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0D8B09" w14:textId="77777777" w:rsidR="00E54944" w:rsidRPr="008967D4" w:rsidRDefault="00E54944" w:rsidP="00FE742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8967D4"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BF25" w14:textId="77777777" w:rsidR="00E54944" w:rsidRPr="008967D4" w:rsidRDefault="00E54944" w:rsidP="00FE7424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8967D4">
              <w:rPr>
                <w:b w:val="0"/>
                <w:highlight w:val="green"/>
                <w:lang w:eastAsia="cs-CZ"/>
              </w:rPr>
              <w:t>doplní Účastník</w:t>
            </w:r>
          </w:p>
        </w:tc>
      </w:tr>
      <w:tr w:rsidR="00E54944" w14:paraId="1C64C7DC" w14:textId="77777777" w:rsidTr="00FE742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09D6" w14:textId="77777777" w:rsidR="00E54944" w:rsidRPr="008967D4" w:rsidRDefault="00E54944" w:rsidP="00FE7424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8967D4"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196E" w14:textId="77777777" w:rsidR="00E54944" w:rsidRPr="008967D4" w:rsidRDefault="00E54944" w:rsidP="00FE742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Odkaznakoment"/>
                <w:rFonts w:ascii="Arial" w:eastAsia="Times New Roman" w:hAnsi="Arial" w:cs="Times New Roman"/>
                <w:sz w:val="14"/>
                <w:szCs w:val="18"/>
                <w:lang w:eastAsia="cs-CZ"/>
              </w:rPr>
            </w:pPr>
            <w:r w:rsidRPr="008967D4"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1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5DC4" w14:textId="77777777" w:rsidR="00E54944" w:rsidRPr="008967D4" w:rsidRDefault="00E54944" w:rsidP="00FE742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  <w:r w:rsidRPr="008967D4"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E2A7" w14:textId="77777777" w:rsidR="00E54944" w:rsidRPr="008967D4" w:rsidRDefault="00E54944" w:rsidP="00FE7424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8967D4">
              <w:rPr>
                <w:b w:val="0"/>
                <w:highlight w:val="green"/>
                <w:lang w:eastAsia="cs-CZ"/>
              </w:rPr>
              <w:t>doplní Účastník</w:t>
            </w:r>
          </w:p>
        </w:tc>
      </w:tr>
      <w:tr w:rsidR="00E54944" w14:paraId="6722AA9A" w14:textId="77777777" w:rsidTr="00FE742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6153F652" w14:textId="77777777" w:rsidR="00E54944" w:rsidRPr="00E54944" w:rsidRDefault="00E54944" w:rsidP="00FE7424">
            <w:pPr>
              <w:suppressAutoHyphens/>
              <w:spacing w:line="216" w:lineRule="auto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E54944">
              <w:rPr>
                <w:b w:val="0"/>
                <w:bCs/>
                <w:highlight w:val="green"/>
                <w:lang w:eastAsia="cs-CZ"/>
              </w:rPr>
              <w:t>doplní Účastník</w:t>
            </w: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D1D98DA" w14:textId="77777777" w:rsidR="00E54944" w:rsidRPr="00E54944" w:rsidRDefault="00E54944" w:rsidP="00FE7424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E54944">
              <w:rPr>
                <w:b w:val="0"/>
                <w:bCs/>
                <w:highlight w:val="green"/>
                <w:lang w:eastAsia="cs-CZ"/>
              </w:rPr>
              <w:t>doplní Účastník</w:t>
            </w:r>
          </w:p>
        </w:tc>
        <w:tc>
          <w:tcPr>
            <w:tcW w:w="168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37DE712" w14:textId="77777777" w:rsidR="00E54944" w:rsidRPr="00E54944" w:rsidRDefault="00E54944" w:rsidP="00FE7424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E54944">
              <w:rPr>
                <w:b w:val="0"/>
                <w:bCs/>
                <w:highlight w:val="green"/>
                <w:lang w:eastAsia="cs-CZ"/>
              </w:rPr>
              <w:t>doplní Účastník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166B64" w14:textId="77777777" w:rsidR="00E54944" w:rsidRPr="008967D4" w:rsidRDefault="00E54944" w:rsidP="00FE7424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8967D4">
              <w:rPr>
                <w:b w:val="0"/>
                <w:highlight w:val="green"/>
                <w:lang w:eastAsia="cs-CZ"/>
              </w:rPr>
              <w:t>doplní Účastník</w:t>
            </w:r>
          </w:p>
        </w:tc>
      </w:tr>
    </w:tbl>
    <w:p w14:paraId="478E033C" w14:textId="77777777" w:rsidR="00E54944" w:rsidRDefault="00E54944" w:rsidP="00E54944"/>
    <w:p w14:paraId="17B645C1" w14:textId="33FD959B" w:rsidR="001531C9" w:rsidRDefault="001531C9" w:rsidP="001531C9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5B71F28" w14:textId="77777777" w:rsidR="00FE5DD6" w:rsidRDefault="00FE5DD6" w:rsidP="00FE5DD6">
      <w:pPr>
        <w:pStyle w:val="Nadpis2"/>
        <w:rPr>
          <w:rFonts w:eastAsia="Times New Roman"/>
        </w:rPr>
      </w:pPr>
      <w:bookmarkStart w:id="10" w:name="_Toc157152574"/>
      <w:bookmarkStart w:id="11" w:name="_Toc157152648"/>
      <w:bookmarkStart w:id="12" w:name="_Toc157152575"/>
      <w:bookmarkStart w:id="13" w:name="_Toc157152649"/>
      <w:bookmarkStart w:id="14" w:name="_Toc157152576"/>
      <w:bookmarkStart w:id="15" w:name="_Toc157152650"/>
      <w:bookmarkStart w:id="16" w:name="_Toc157152577"/>
      <w:bookmarkStart w:id="17" w:name="_Toc157152651"/>
      <w:bookmarkStart w:id="18" w:name="_Toc157152586"/>
      <w:bookmarkStart w:id="19" w:name="_Toc157152660"/>
      <w:bookmarkStart w:id="20" w:name="_Toc157152591"/>
      <w:bookmarkStart w:id="21" w:name="_Toc157152665"/>
      <w:bookmarkStart w:id="22" w:name="_Toc157152596"/>
      <w:bookmarkStart w:id="23" w:name="_Toc157152670"/>
      <w:bookmarkStart w:id="24" w:name="_Toc157152597"/>
      <w:bookmarkStart w:id="25" w:name="_Toc157152671"/>
      <w:bookmarkStart w:id="26" w:name="_Toc157152598"/>
      <w:bookmarkStart w:id="27" w:name="_Toc157152672"/>
      <w:bookmarkStart w:id="28" w:name="_Toc157152616"/>
      <w:bookmarkStart w:id="29" w:name="_Toc157152690"/>
      <w:bookmarkStart w:id="30" w:name="_Toc157152618"/>
      <w:bookmarkStart w:id="31" w:name="_Toc157152692"/>
      <w:bookmarkStart w:id="32" w:name="_Toc157152619"/>
      <w:bookmarkStart w:id="33" w:name="_Toc157152693"/>
      <w:bookmarkStart w:id="34" w:name="_Toc157152620"/>
      <w:bookmarkStart w:id="35" w:name="_Toc157152694"/>
      <w:bookmarkStart w:id="36" w:name="_Toc157152621"/>
      <w:bookmarkStart w:id="37" w:name="_Toc157152695"/>
      <w:bookmarkStart w:id="38" w:name="_Toc157152622"/>
      <w:bookmarkStart w:id="39" w:name="_Toc157152696"/>
      <w:bookmarkStart w:id="40" w:name="_Toc157152623"/>
      <w:bookmarkStart w:id="41" w:name="_Toc157152697"/>
      <w:bookmarkStart w:id="42" w:name="_Toc157152624"/>
      <w:bookmarkStart w:id="43" w:name="_Toc157152698"/>
      <w:bookmarkStart w:id="44" w:name="_Toc157152625"/>
      <w:bookmarkStart w:id="45" w:name="_Toc157152699"/>
      <w:bookmarkStart w:id="46" w:name="_Toc157152626"/>
      <w:bookmarkStart w:id="47" w:name="_Toc157152700"/>
      <w:bookmarkStart w:id="48" w:name="_Toc157152627"/>
      <w:bookmarkStart w:id="49" w:name="_Toc157152701"/>
      <w:bookmarkStart w:id="50" w:name="_Toc157152628"/>
      <w:bookmarkStart w:id="51" w:name="_Toc157152702"/>
      <w:bookmarkStart w:id="52" w:name="_Toc157152629"/>
      <w:bookmarkStart w:id="53" w:name="_Toc157152703"/>
      <w:bookmarkStart w:id="54" w:name="_Toc172034474"/>
      <w:bookmarkStart w:id="55" w:name="_Toc19690125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2126E7">
        <w:lastRenderedPageBreak/>
        <w:t>Čestné</w:t>
      </w:r>
      <w:r>
        <w:rPr>
          <w:rFonts w:eastAsia="Times New Roman"/>
        </w:rPr>
        <w:t xml:space="preserve"> prohlášení účastníka ohledně pracovních podmínek</w:t>
      </w:r>
      <w:bookmarkEnd w:id="54"/>
      <w:bookmarkEnd w:id="55"/>
    </w:p>
    <w:p w14:paraId="4D3316F3" w14:textId="77777777" w:rsidR="00FE5DD6" w:rsidRDefault="00FE5DD6" w:rsidP="00FE5DD6">
      <w:pPr>
        <w:spacing w:before="1200"/>
        <w:rPr>
          <w:lang w:eastAsia="cs-CZ"/>
        </w:rPr>
      </w:pPr>
      <w:r>
        <w:rPr>
          <w:lang w:eastAsia="cs-CZ"/>
        </w:rPr>
        <w:t xml:space="preserve">Účastník, který podává tuto nabídku, tímto čestně prohlašuje, že v souvislosti se zadávanou veřejnou zakázkou nedochází při plnění veřejné zakázky k porušování zákonného standardu pracovních podmínek dle zákoníku práce, právních předpisů v oblasti zaměstnanosti a BOZP, ani k porušování mezinárodních úmluv o lidských právech, sociálních či pracovních právech, zejména úmluv Mezinárodní organizace práce (ILO) uvedených ve směrnici č. 2014/24/EU a není mu známo, že by k výše uvedenému porušování docházelo u jeho obchodních partnerů.  </w:t>
      </w:r>
    </w:p>
    <w:p w14:paraId="3C0444D0" w14:textId="77777777" w:rsidR="00FE5DD6" w:rsidRDefault="00FE5DD6" w:rsidP="00FE5DD6">
      <w:pPr>
        <w:spacing w:before="0"/>
        <w:rPr>
          <w:lang w:eastAsia="cs-CZ"/>
        </w:rPr>
      </w:pPr>
      <w:r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50BAFD50" w14:textId="77777777" w:rsidR="001531C9" w:rsidRDefault="001531C9" w:rsidP="00A134A1">
      <w:pPr>
        <w:spacing w:before="1200"/>
        <w:rPr>
          <w:lang w:eastAsia="cs-CZ"/>
        </w:rPr>
      </w:pPr>
    </w:p>
    <w:p w14:paraId="69EC4E1E" w14:textId="77777777" w:rsidR="00FE5DD6" w:rsidRDefault="00FE5DD6" w:rsidP="00A134A1">
      <w:pPr>
        <w:spacing w:before="1200"/>
        <w:rPr>
          <w:lang w:eastAsia="cs-CZ"/>
        </w:rPr>
      </w:pPr>
    </w:p>
    <w:p w14:paraId="57B082CB" w14:textId="77777777" w:rsidR="00FE5DD6" w:rsidRDefault="00FE5DD6" w:rsidP="00A134A1">
      <w:pPr>
        <w:spacing w:before="1200"/>
        <w:rPr>
          <w:lang w:eastAsia="cs-CZ"/>
        </w:rPr>
      </w:pPr>
    </w:p>
    <w:p w14:paraId="2F69F4DA" w14:textId="77777777" w:rsidR="00FE5DD6" w:rsidRDefault="00FE5DD6" w:rsidP="00A134A1">
      <w:pPr>
        <w:spacing w:before="1200"/>
        <w:rPr>
          <w:lang w:eastAsia="cs-CZ"/>
        </w:rPr>
      </w:pPr>
    </w:p>
    <w:p w14:paraId="3A905C9E" w14:textId="77777777" w:rsidR="00FE5DD6" w:rsidRDefault="00FE5DD6" w:rsidP="00A134A1">
      <w:pPr>
        <w:spacing w:before="1200"/>
        <w:rPr>
          <w:lang w:eastAsia="cs-CZ"/>
        </w:rPr>
      </w:pPr>
    </w:p>
    <w:p w14:paraId="13E05CE8" w14:textId="77777777" w:rsidR="00FE5DD6" w:rsidRDefault="00FE5DD6" w:rsidP="00A134A1">
      <w:pPr>
        <w:spacing w:before="1200"/>
        <w:rPr>
          <w:lang w:eastAsia="cs-CZ"/>
        </w:rPr>
      </w:pPr>
    </w:p>
    <w:p w14:paraId="6DC3F181" w14:textId="77777777" w:rsidR="00FE5DD6" w:rsidRDefault="00FE5DD6" w:rsidP="00A134A1">
      <w:pPr>
        <w:spacing w:before="1200"/>
        <w:rPr>
          <w:lang w:eastAsia="cs-CZ"/>
        </w:rPr>
      </w:pPr>
    </w:p>
    <w:p w14:paraId="0B34B067" w14:textId="1114CAFE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655FAF">
      <w:headerReference w:type="first" r:id="rId17"/>
      <w:footerReference w:type="first" r:id="rId18"/>
      <w:type w:val="continuous"/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39E56" w14:textId="77777777" w:rsidR="00DC03A6" w:rsidRDefault="00DC03A6" w:rsidP="00962258">
      <w:pPr>
        <w:spacing w:after="0" w:line="240" w:lineRule="auto"/>
      </w:pPr>
      <w:r>
        <w:separator/>
      </w:r>
    </w:p>
  </w:endnote>
  <w:endnote w:type="continuationSeparator" w:id="0">
    <w:p w14:paraId="1E51D495" w14:textId="77777777" w:rsidR="00DC03A6" w:rsidRDefault="00DC03A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503D1E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503D1E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503D1E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503D1E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503D1E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503D1E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503D1E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19919" w14:textId="77777777" w:rsidR="00DC03A6" w:rsidRDefault="00DC03A6" w:rsidP="00962258">
      <w:pPr>
        <w:spacing w:after="0" w:line="240" w:lineRule="auto"/>
      </w:pPr>
      <w:r>
        <w:separator/>
      </w:r>
    </w:p>
  </w:footnote>
  <w:footnote w:type="continuationSeparator" w:id="0">
    <w:p w14:paraId="122F1EA7" w14:textId="77777777" w:rsidR="00DC03A6" w:rsidRDefault="00DC03A6" w:rsidP="00962258">
      <w:pPr>
        <w:spacing w:after="0" w:line="240" w:lineRule="auto"/>
      </w:pPr>
      <w:r>
        <w:continuationSeparator/>
      </w:r>
    </w:p>
  </w:footnote>
  <w:footnote w:id="1">
    <w:p w14:paraId="298E08A5" w14:textId="3ADD2C0D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503D1E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503D1E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503D1E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503D1E">
        <w:rPr>
          <w:rStyle w:val="Tunpoznmkypodarou"/>
        </w:rPr>
        <w:t>eldentity</w:t>
      </w:r>
      <w:proofErr w:type="spellEnd"/>
      <w:r w:rsidRPr="00503D1E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503D1E">
        <w:rPr>
          <w:rStyle w:val="PoznmkapodarouChar"/>
        </w:rPr>
        <w:t>c)</w:t>
      </w:r>
      <w:r>
        <w:rPr>
          <w:b/>
        </w:rPr>
        <w:t xml:space="preserve"> </w:t>
      </w:r>
      <w:r w:rsidRPr="00503D1E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503D1E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503D1E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469ECABD" w14:textId="77777777" w:rsidR="001531C9" w:rsidRPr="00EB54C9" w:rsidRDefault="001531C9" w:rsidP="001531C9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C6801" w14:textId="38F5836F" w:rsidR="002343B7" w:rsidRDefault="002343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94F05" w14:textId="36175A71" w:rsidR="002343B7" w:rsidRDefault="002343B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73F5" w14:textId="08F4E58F" w:rsidR="007E5951" w:rsidRDefault="007E5951" w:rsidP="00FC6389">
    <w:pPr>
      <w:pStyle w:val="Zhlav"/>
      <w:rPr>
        <w:sz w:val="8"/>
        <w:szCs w:val="8"/>
      </w:rPr>
    </w:pPr>
  </w:p>
  <w:p w14:paraId="5299949E" w14:textId="77777777" w:rsidR="007E5951" w:rsidRDefault="007E5951" w:rsidP="00FC6389">
    <w:pPr>
      <w:pStyle w:val="Zhlav"/>
      <w:rPr>
        <w:sz w:val="8"/>
        <w:szCs w:val="8"/>
      </w:rPr>
    </w:pPr>
  </w:p>
  <w:p w14:paraId="07E96977" w14:textId="77777777" w:rsidR="007E5951" w:rsidRDefault="007E5951" w:rsidP="00FC6389">
    <w:pPr>
      <w:pStyle w:val="Zhlav"/>
      <w:rPr>
        <w:sz w:val="8"/>
        <w:szCs w:val="8"/>
      </w:rPr>
    </w:pPr>
  </w:p>
  <w:p w14:paraId="4FADF1BF" w14:textId="77777777" w:rsidR="007E5951" w:rsidRDefault="007E5951" w:rsidP="007E5951">
    <w:pPr>
      <w:pStyle w:val="Zhlav"/>
      <w:rPr>
        <w:sz w:val="8"/>
        <w:szCs w:val="8"/>
      </w:rPr>
    </w:pPr>
  </w:p>
  <w:p w14:paraId="6DAABCF6" w14:textId="77777777" w:rsidR="007E5951" w:rsidRDefault="007E5951" w:rsidP="007E5951">
    <w:pPr>
      <w:pStyle w:val="Zhlav"/>
      <w:rPr>
        <w:sz w:val="8"/>
        <w:szCs w:val="8"/>
      </w:rPr>
    </w:pPr>
  </w:p>
  <w:p w14:paraId="56AC5D76" w14:textId="21DD1E39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4D6A7AC6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585837">
    <w:abstractNumId w:val="3"/>
  </w:num>
  <w:num w:numId="2" w16cid:durableId="777483511">
    <w:abstractNumId w:val="1"/>
  </w:num>
  <w:num w:numId="3" w16cid:durableId="12930970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0690713">
    <w:abstractNumId w:val="12"/>
  </w:num>
  <w:num w:numId="5" w16cid:durableId="578102107">
    <w:abstractNumId w:val="5"/>
  </w:num>
  <w:num w:numId="6" w16cid:durableId="1731461863">
    <w:abstractNumId w:val="7"/>
  </w:num>
  <w:num w:numId="7" w16cid:durableId="1861091593">
    <w:abstractNumId w:val="0"/>
  </w:num>
  <w:num w:numId="8" w16cid:durableId="1310213013">
    <w:abstractNumId w:val="8"/>
  </w:num>
  <w:num w:numId="9" w16cid:durableId="17829900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7271761">
    <w:abstractNumId w:val="7"/>
  </w:num>
  <w:num w:numId="11" w16cid:durableId="2040079337">
    <w:abstractNumId w:val="1"/>
  </w:num>
  <w:num w:numId="12" w16cid:durableId="886375781">
    <w:abstractNumId w:val="7"/>
  </w:num>
  <w:num w:numId="13" w16cid:durableId="554506105">
    <w:abstractNumId w:val="7"/>
  </w:num>
  <w:num w:numId="14" w16cid:durableId="1183668591">
    <w:abstractNumId w:val="7"/>
  </w:num>
  <w:num w:numId="15" w16cid:durableId="1927810260">
    <w:abstractNumId w:val="7"/>
  </w:num>
  <w:num w:numId="16" w16cid:durableId="416561043">
    <w:abstractNumId w:val="13"/>
  </w:num>
  <w:num w:numId="17" w16cid:durableId="1821846781">
    <w:abstractNumId w:val="3"/>
  </w:num>
  <w:num w:numId="18" w16cid:durableId="1900168052">
    <w:abstractNumId w:val="13"/>
  </w:num>
  <w:num w:numId="19" w16cid:durableId="1902934975">
    <w:abstractNumId w:val="13"/>
  </w:num>
  <w:num w:numId="20" w16cid:durableId="1759709275">
    <w:abstractNumId w:val="13"/>
  </w:num>
  <w:num w:numId="21" w16cid:durableId="69621152">
    <w:abstractNumId w:val="13"/>
  </w:num>
  <w:num w:numId="22" w16cid:durableId="1665889208">
    <w:abstractNumId w:val="7"/>
  </w:num>
  <w:num w:numId="23" w16cid:durableId="1138453220">
    <w:abstractNumId w:val="1"/>
  </w:num>
  <w:num w:numId="24" w16cid:durableId="1229612431">
    <w:abstractNumId w:val="7"/>
  </w:num>
  <w:num w:numId="25" w16cid:durableId="2146114665">
    <w:abstractNumId w:val="7"/>
  </w:num>
  <w:num w:numId="26" w16cid:durableId="1714646105">
    <w:abstractNumId w:val="7"/>
  </w:num>
  <w:num w:numId="27" w16cid:durableId="597564826">
    <w:abstractNumId w:val="7"/>
  </w:num>
  <w:num w:numId="28" w16cid:durableId="105852193">
    <w:abstractNumId w:val="13"/>
  </w:num>
  <w:num w:numId="29" w16cid:durableId="1000039794">
    <w:abstractNumId w:val="3"/>
  </w:num>
  <w:num w:numId="30" w16cid:durableId="1419331555">
    <w:abstractNumId w:val="13"/>
  </w:num>
  <w:num w:numId="31" w16cid:durableId="99103803">
    <w:abstractNumId w:val="13"/>
  </w:num>
  <w:num w:numId="32" w16cid:durableId="394355438">
    <w:abstractNumId w:val="13"/>
  </w:num>
  <w:num w:numId="33" w16cid:durableId="247623124">
    <w:abstractNumId w:val="13"/>
  </w:num>
  <w:num w:numId="34" w16cid:durableId="370956462">
    <w:abstractNumId w:val="4"/>
  </w:num>
  <w:num w:numId="35" w16cid:durableId="638805873">
    <w:abstractNumId w:val="15"/>
  </w:num>
  <w:num w:numId="36" w16cid:durableId="2024434789">
    <w:abstractNumId w:val="2"/>
  </w:num>
  <w:num w:numId="37" w16cid:durableId="1242058561">
    <w:abstractNumId w:val="14"/>
  </w:num>
  <w:num w:numId="38" w16cid:durableId="684014731">
    <w:abstractNumId w:val="6"/>
  </w:num>
  <w:num w:numId="39" w16cid:durableId="5064832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0902670">
    <w:abstractNumId w:val="10"/>
  </w:num>
  <w:num w:numId="41" w16cid:durableId="574363315">
    <w:abstractNumId w:val="11"/>
  </w:num>
  <w:num w:numId="42" w16cid:durableId="1896551148">
    <w:abstractNumId w:val="11"/>
  </w:num>
  <w:num w:numId="43" w16cid:durableId="91258908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77994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45E47"/>
    <w:rsid w:val="000477E7"/>
    <w:rsid w:val="00072C1E"/>
    <w:rsid w:val="00086B78"/>
    <w:rsid w:val="00097793"/>
    <w:rsid w:val="000A412D"/>
    <w:rsid w:val="000B5E1C"/>
    <w:rsid w:val="000E23A7"/>
    <w:rsid w:val="000E5147"/>
    <w:rsid w:val="000F7070"/>
    <w:rsid w:val="001052F9"/>
    <w:rsid w:val="0010693F"/>
    <w:rsid w:val="00114472"/>
    <w:rsid w:val="00121070"/>
    <w:rsid w:val="001531C9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F49FF"/>
    <w:rsid w:val="002038F3"/>
    <w:rsid w:val="00206442"/>
    <w:rsid w:val="00207DF5"/>
    <w:rsid w:val="002126E7"/>
    <w:rsid w:val="002243A8"/>
    <w:rsid w:val="00225620"/>
    <w:rsid w:val="002305E9"/>
    <w:rsid w:val="0023070F"/>
    <w:rsid w:val="002343B7"/>
    <w:rsid w:val="00242257"/>
    <w:rsid w:val="0026055B"/>
    <w:rsid w:val="002671E6"/>
    <w:rsid w:val="0027438E"/>
    <w:rsid w:val="00280E07"/>
    <w:rsid w:val="00293E5A"/>
    <w:rsid w:val="00297152"/>
    <w:rsid w:val="002C31BF"/>
    <w:rsid w:val="002D08B1"/>
    <w:rsid w:val="002D3F44"/>
    <w:rsid w:val="002E0CD7"/>
    <w:rsid w:val="002E2036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76873"/>
    <w:rsid w:val="003956C6"/>
    <w:rsid w:val="003B596F"/>
    <w:rsid w:val="003D1F06"/>
    <w:rsid w:val="003E2FB9"/>
    <w:rsid w:val="0042576C"/>
    <w:rsid w:val="00427650"/>
    <w:rsid w:val="0043771F"/>
    <w:rsid w:val="00441430"/>
    <w:rsid w:val="00450F07"/>
    <w:rsid w:val="00453CD3"/>
    <w:rsid w:val="00460660"/>
    <w:rsid w:val="00486107"/>
    <w:rsid w:val="00487AC9"/>
    <w:rsid w:val="00491827"/>
    <w:rsid w:val="00496928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01FB7"/>
    <w:rsid w:val="00503D1E"/>
    <w:rsid w:val="0051019F"/>
    <w:rsid w:val="00511AB9"/>
    <w:rsid w:val="00512183"/>
    <w:rsid w:val="00523EA7"/>
    <w:rsid w:val="00553375"/>
    <w:rsid w:val="00557C28"/>
    <w:rsid w:val="005736B7"/>
    <w:rsid w:val="00575E5A"/>
    <w:rsid w:val="00577F39"/>
    <w:rsid w:val="00592BE5"/>
    <w:rsid w:val="005930C5"/>
    <w:rsid w:val="005B219F"/>
    <w:rsid w:val="005D2E61"/>
    <w:rsid w:val="005D7E39"/>
    <w:rsid w:val="005F1404"/>
    <w:rsid w:val="0061068E"/>
    <w:rsid w:val="00613242"/>
    <w:rsid w:val="00626DB3"/>
    <w:rsid w:val="00633D9C"/>
    <w:rsid w:val="006532C4"/>
    <w:rsid w:val="00654420"/>
    <w:rsid w:val="00655FAF"/>
    <w:rsid w:val="00660AD3"/>
    <w:rsid w:val="0067790F"/>
    <w:rsid w:val="00677B7F"/>
    <w:rsid w:val="00681BAD"/>
    <w:rsid w:val="006948A4"/>
    <w:rsid w:val="006A5570"/>
    <w:rsid w:val="006A689C"/>
    <w:rsid w:val="006B3D79"/>
    <w:rsid w:val="006C2F26"/>
    <w:rsid w:val="006C678D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1417E"/>
    <w:rsid w:val="00723ED1"/>
    <w:rsid w:val="0073431B"/>
    <w:rsid w:val="00743525"/>
    <w:rsid w:val="0076286B"/>
    <w:rsid w:val="00766846"/>
    <w:rsid w:val="0077673A"/>
    <w:rsid w:val="00784411"/>
    <w:rsid w:val="007846E1"/>
    <w:rsid w:val="00790585"/>
    <w:rsid w:val="007B06A5"/>
    <w:rsid w:val="007B570C"/>
    <w:rsid w:val="007B6D10"/>
    <w:rsid w:val="007B7A81"/>
    <w:rsid w:val="007C0237"/>
    <w:rsid w:val="007C3297"/>
    <w:rsid w:val="007C475E"/>
    <w:rsid w:val="007C589B"/>
    <w:rsid w:val="007D024F"/>
    <w:rsid w:val="007E4A6E"/>
    <w:rsid w:val="007E5951"/>
    <w:rsid w:val="007F56A7"/>
    <w:rsid w:val="00805C3A"/>
    <w:rsid w:val="00807DD0"/>
    <w:rsid w:val="0084684F"/>
    <w:rsid w:val="00854C36"/>
    <w:rsid w:val="008659F3"/>
    <w:rsid w:val="00876B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0926"/>
    <w:rsid w:val="00904780"/>
    <w:rsid w:val="009127B1"/>
    <w:rsid w:val="00913092"/>
    <w:rsid w:val="00922385"/>
    <w:rsid w:val="009223DF"/>
    <w:rsid w:val="00923DE9"/>
    <w:rsid w:val="00924ACC"/>
    <w:rsid w:val="00936091"/>
    <w:rsid w:val="00940D8A"/>
    <w:rsid w:val="00954148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D7CA0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85E"/>
    <w:rsid w:val="00A92E7F"/>
    <w:rsid w:val="00A93A74"/>
    <w:rsid w:val="00AA4CBB"/>
    <w:rsid w:val="00AA65FA"/>
    <w:rsid w:val="00AA7351"/>
    <w:rsid w:val="00AB1918"/>
    <w:rsid w:val="00AB56EA"/>
    <w:rsid w:val="00AC1810"/>
    <w:rsid w:val="00AD056F"/>
    <w:rsid w:val="00AD6731"/>
    <w:rsid w:val="00B15D0D"/>
    <w:rsid w:val="00B26B52"/>
    <w:rsid w:val="00B468D2"/>
    <w:rsid w:val="00B54892"/>
    <w:rsid w:val="00B66A3E"/>
    <w:rsid w:val="00B75EE1"/>
    <w:rsid w:val="00B77481"/>
    <w:rsid w:val="00B8518B"/>
    <w:rsid w:val="00B87D91"/>
    <w:rsid w:val="00B93EF0"/>
    <w:rsid w:val="00BD0B61"/>
    <w:rsid w:val="00BD7E91"/>
    <w:rsid w:val="00C02D0A"/>
    <w:rsid w:val="00C03A6E"/>
    <w:rsid w:val="00C044EE"/>
    <w:rsid w:val="00C15E30"/>
    <w:rsid w:val="00C228EE"/>
    <w:rsid w:val="00C3428A"/>
    <w:rsid w:val="00C44F6A"/>
    <w:rsid w:val="00C47AE3"/>
    <w:rsid w:val="00C636FB"/>
    <w:rsid w:val="00C6492F"/>
    <w:rsid w:val="00C6546B"/>
    <w:rsid w:val="00C87B78"/>
    <w:rsid w:val="00CC6A5E"/>
    <w:rsid w:val="00CD1FC4"/>
    <w:rsid w:val="00CF53B5"/>
    <w:rsid w:val="00D15452"/>
    <w:rsid w:val="00D17D01"/>
    <w:rsid w:val="00D21061"/>
    <w:rsid w:val="00D247B3"/>
    <w:rsid w:val="00D40460"/>
    <w:rsid w:val="00D4108E"/>
    <w:rsid w:val="00D518BF"/>
    <w:rsid w:val="00D6163D"/>
    <w:rsid w:val="00D73D46"/>
    <w:rsid w:val="00D831A3"/>
    <w:rsid w:val="00D93552"/>
    <w:rsid w:val="00D949F6"/>
    <w:rsid w:val="00DC03A6"/>
    <w:rsid w:val="00DC75F3"/>
    <w:rsid w:val="00DD46F3"/>
    <w:rsid w:val="00DE1BFA"/>
    <w:rsid w:val="00DE56F2"/>
    <w:rsid w:val="00DF116D"/>
    <w:rsid w:val="00DF1600"/>
    <w:rsid w:val="00E109E4"/>
    <w:rsid w:val="00E308FE"/>
    <w:rsid w:val="00E30A0E"/>
    <w:rsid w:val="00E34137"/>
    <w:rsid w:val="00E34D19"/>
    <w:rsid w:val="00E36C4A"/>
    <w:rsid w:val="00E4572D"/>
    <w:rsid w:val="00E46950"/>
    <w:rsid w:val="00E54944"/>
    <w:rsid w:val="00E57131"/>
    <w:rsid w:val="00E6656A"/>
    <w:rsid w:val="00E666DF"/>
    <w:rsid w:val="00E85D44"/>
    <w:rsid w:val="00EA68D7"/>
    <w:rsid w:val="00EB104F"/>
    <w:rsid w:val="00ED14BD"/>
    <w:rsid w:val="00EE5D38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558F"/>
    <w:rsid w:val="00F659EB"/>
    <w:rsid w:val="00F76E9F"/>
    <w:rsid w:val="00F814D9"/>
    <w:rsid w:val="00F86BA6"/>
    <w:rsid w:val="00F92C76"/>
    <w:rsid w:val="00FA5E88"/>
    <w:rsid w:val="00FC4B68"/>
    <w:rsid w:val="00FC5583"/>
    <w:rsid w:val="00FC6389"/>
    <w:rsid w:val="00FD54F3"/>
    <w:rsid w:val="00FE163A"/>
    <w:rsid w:val="00FE5DD6"/>
    <w:rsid w:val="00FF3716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06442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064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1" ma:contentTypeDescription="Vytvoří nový dokument" ma:contentTypeScope="" ma:versionID="67b9e8533b149e39cb1d84175f2156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fece581ab9fbc9383580a962e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5DFFE8-3A19-4C48-96C9-D5684956F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195E67-EE20-4DA9-B478-17C41827F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62</TotalTime>
  <Pages>10</Pages>
  <Words>1614</Words>
  <Characters>8027</Characters>
  <Application>Microsoft Office Word</Application>
  <DocSecurity>0</DocSecurity>
  <Lines>802</Lines>
  <Paragraphs>642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Pavelková Ivana, Ing.</cp:lastModifiedBy>
  <cp:revision>25</cp:revision>
  <cp:lastPrinted>2025-04-30T11:41:00Z</cp:lastPrinted>
  <dcterms:created xsi:type="dcterms:W3CDTF">2024-01-30T12:58:00Z</dcterms:created>
  <dcterms:modified xsi:type="dcterms:W3CDTF">2026-03-18T08:54:00Z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